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541402" w14:textId="77777777" w:rsidR="00CF4B12" w:rsidRDefault="00CF4B12" w:rsidP="00CF4B1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MARLOWNE</w:t>
      </w:r>
      <w:r>
        <w:rPr>
          <w:rFonts w:ascii="Times New Roman" w:hAnsi="Times New Roman" w:cs="Times New Roman"/>
          <w:sz w:val="24"/>
          <w:szCs w:val="24"/>
        </w:rPr>
        <w:t xml:space="preserve">        (fl.1415)</w:t>
      </w:r>
    </w:p>
    <w:p w14:paraId="4C908FE1" w14:textId="77777777" w:rsidR="00CF4B12" w:rsidRDefault="00CF4B12" w:rsidP="00CF4B1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High Easter, Essex. Carpenter.</w:t>
      </w:r>
    </w:p>
    <w:p w14:paraId="60EC8E04" w14:textId="77777777" w:rsidR="00CF4B12" w:rsidRDefault="00CF4B12" w:rsidP="00CF4B1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E112324" w14:textId="77777777" w:rsidR="00CF4B12" w:rsidRDefault="00CF4B12" w:rsidP="00CF4B1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27E074D" w14:textId="77777777" w:rsidR="00CF4B12" w:rsidRDefault="00CF4B12" w:rsidP="00CF4B1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1415</w:t>
      </w:r>
      <w:r>
        <w:rPr>
          <w:rFonts w:ascii="Times New Roman" w:hAnsi="Times New Roman" w:cs="Times New Roman"/>
          <w:sz w:val="24"/>
          <w:szCs w:val="24"/>
        </w:rPr>
        <w:tab/>
        <w:t xml:space="preserve"> John Kent of Thaxted(q.v.) brought a plaint of debt against him, Henry</w:t>
      </w:r>
    </w:p>
    <w:p w14:paraId="57EAEC1D" w14:textId="77777777" w:rsidR="00CF4B12" w:rsidRDefault="00CF4B12" w:rsidP="00CF4B1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Fysshe of Stoke, Suffolk(q.v.), John Taillour of Thaxted(q.v.), Thomas</w:t>
      </w:r>
    </w:p>
    <w:p w14:paraId="6A70F7E3" w14:textId="77777777" w:rsidR="00CF4B12" w:rsidRDefault="00CF4B12" w:rsidP="00CF4B1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Hamond of Thaxted(q.v.) and John Richard of Toppesfield(q.v.).</w:t>
      </w:r>
    </w:p>
    <w:p w14:paraId="0AE2BA20" w14:textId="77777777" w:rsidR="00CF4B12" w:rsidRDefault="00CF4B12" w:rsidP="00CF4B1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A85632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https://waalt.uh.edu/index.php/CP40/618:_A-J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370B1E5D" w14:textId="77777777" w:rsidR="00CF4B12" w:rsidRDefault="00CF4B12" w:rsidP="00CF4B1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C3A62F0" w14:textId="04000C87" w:rsidR="00CF4B12" w:rsidRDefault="00CF4B12" w:rsidP="00CF4B1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0ED5277" w14:textId="3F069EA6" w:rsidR="00CF4B12" w:rsidRDefault="00CF4B12" w:rsidP="00CF4B1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June 2022</w:t>
      </w:r>
    </w:p>
    <w:p w14:paraId="229F4FC6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91B73D" w14:textId="77777777" w:rsidR="00CF4B12" w:rsidRDefault="00CF4B12" w:rsidP="009139A6">
      <w:r>
        <w:separator/>
      </w:r>
    </w:p>
  </w:endnote>
  <w:endnote w:type="continuationSeparator" w:id="0">
    <w:p w14:paraId="077F2905" w14:textId="77777777" w:rsidR="00CF4B12" w:rsidRDefault="00CF4B1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C294D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FA9C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AC01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C4157A" w14:textId="77777777" w:rsidR="00CF4B12" w:rsidRDefault="00CF4B12" w:rsidP="009139A6">
      <w:r>
        <w:separator/>
      </w:r>
    </w:p>
  </w:footnote>
  <w:footnote w:type="continuationSeparator" w:id="0">
    <w:p w14:paraId="123CBE0D" w14:textId="77777777" w:rsidR="00CF4B12" w:rsidRDefault="00CF4B1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B5E09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EE6F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21C9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B12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CF4B12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4F09F6"/>
  <w15:chartTrackingRefBased/>
  <w15:docId w15:val="{EADB2404-15F0-431C-A83C-F3653739D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F4B1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18:_A-J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61</Words>
  <Characters>349</Characters>
  <Application>Microsoft Office Word</Application>
  <DocSecurity>0</DocSecurity>
  <Lines>2</Lines>
  <Paragraphs>1</Paragraphs>
  <ScaleCrop>false</ScaleCrop>
  <Company/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2022-06-24T06:59:00Z</dcterms:created>
  <dcterms:modified xsi:type="dcterms:W3CDTF">2022-06-24T06:59:00Z</dcterms:modified>
</cp:coreProperties>
</file>